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CC0" w:rsidRDefault="00234CC0" w:rsidP="00234CC0">
      <w:pPr>
        <w:pStyle w:val="NoSpacing"/>
      </w:pPr>
      <w:r>
        <w:rPr>
          <w:u w:val="single"/>
        </w:rPr>
        <w:t>Agnes WARD</w:t>
      </w:r>
      <w:r>
        <w:t xml:space="preserve">      </w:t>
      </w:r>
      <w:r>
        <w:t>(fl.1429)</w:t>
      </w:r>
    </w:p>
    <w:p w:rsidR="00234CC0" w:rsidRDefault="00234CC0" w:rsidP="00234CC0">
      <w:pPr>
        <w:pStyle w:val="NoSpacing"/>
      </w:pPr>
    </w:p>
    <w:p w:rsidR="00234CC0" w:rsidRDefault="00234CC0" w:rsidP="00234CC0">
      <w:pPr>
        <w:pStyle w:val="NoSpacing"/>
      </w:pPr>
    </w:p>
    <w:p w:rsidR="00234CC0" w:rsidRDefault="00234CC0" w:rsidP="00234CC0">
      <w:pPr>
        <w:pStyle w:val="NoSpacing"/>
      </w:pPr>
      <w:r>
        <w:t>22 Dec.1429</w:t>
      </w:r>
      <w:r>
        <w:tab/>
        <w:t xml:space="preserve">Roger Thornton, senior, of Newcastle-upon-Tyne(q.v.), bequeathed </w:t>
      </w:r>
      <w:r>
        <w:t>her</w:t>
      </w:r>
    </w:p>
    <w:p w:rsidR="00234CC0" w:rsidRDefault="00234CC0" w:rsidP="00234CC0">
      <w:pPr>
        <w:pStyle w:val="NoSpacing"/>
      </w:pPr>
      <w:r>
        <w:tab/>
      </w:r>
      <w:r>
        <w:tab/>
      </w:r>
      <w:r>
        <w:t>20s.</w:t>
      </w:r>
      <w:bookmarkStart w:id="0" w:name="_GoBack"/>
    </w:p>
    <w:bookmarkEnd w:id="0"/>
    <w:p w:rsidR="00234CC0" w:rsidRDefault="00234CC0" w:rsidP="00234CC0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http://users.trytel.com/tristan/towns/florilegium/lifecycle/lcdth11.html</w:t>
        </w:r>
      </w:hyperlink>
      <w:r>
        <w:t>)</w:t>
      </w:r>
    </w:p>
    <w:p w:rsidR="00234CC0" w:rsidRDefault="00234CC0" w:rsidP="00234CC0">
      <w:pPr>
        <w:pStyle w:val="NoSpacing"/>
      </w:pPr>
    </w:p>
    <w:p w:rsidR="00234CC0" w:rsidRDefault="00234CC0" w:rsidP="00234CC0">
      <w:pPr>
        <w:pStyle w:val="NoSpacing"/>
      </w:pPr>
    </w:p>
    <w:p w:rsidR="00234CC0" w:rsidRPr="008E3ABA" w:rsidRDefault="00234CC0" w:rsidP="00234CC0">
      <w:pPr>
        <w:pStyle w:val="NoSpacing"/>
      </w:pPr>
      <w:r>
        <w:t>17 May 2018</w:t>
      </w:r>
    </w:p>
    <w:p w:rsidR="006B2F86" w:rsidRPr="00234CC0" w:rsidRDefault="00234CC0" w:rsidP="00E71FC3">
      <w:pPr>
        <w:pStyle w:val="NoSpacing"/>
      </w:pPr>
    </w:p>
    <w:sectPr w:rsidR="006B2F86" w:rsidRPr="00234CC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4CC0" w:rsidRDefault="00234CC0" w:rsidP="00E71FC3">
      <w:pPr>
        <w:spacing w:after="0" w:line="240" w:lineRule="auto"/>
      </w:pPr>
      <w:r>
        <w:separator/>
      </w:r>
    </w:p>
  </w:endnote>
  <w:endnote w:type="continuationSeparator" w:id="0">
    <w:p w:rsidR="00234CC0" w:rsidRDefault="00234C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4CC0" w:rsidRDefault="00234CC0" w:rsidP="00E71FC3">
      <w:pPr>
        <w:spacing w:after="0" w:line="240" w:lineRule="auto"/>
      </w:pPr>
      <w:r>
        <w:separator/>
      </w:r>
    </w:p>
  </w:footnote>
  <w:footnote w:type="continuationSeparator" w:id="0">
    <w:p w:rsidR="00234CC0" w:rsidRDefault="00234C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CC0"/>
    <w:rsid w:val="001A7C09"/>
    <w:rsid w:val="00234CC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F72A9"/>
  <w15:chartTrackingRefBased/>
  <w15:docId w15:val="{528DF9E9-C574-47FD-8802-E30EDD70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234C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ers.trytel.com/tristan/towns/florilegium/lifecycle/lcdth1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2018-05-17T15:38:00Z</dcterms:created>
  <dcterms:modified xsi:type="dcterms:W3CDTF">2018-05-17T15:39:00Z</dcterms:modified>
</cp:coreProperties>
</file>